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94AC5" w14:textId="77777777" w:rsidR="0004463D" w:rsidRDefault="0004463D" w:rsidP="000446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WAYTE</w:t>
      </w:r>
      <w:r>
        <w:rPr>
          <w:rFonts w:ascii="Times New Roman" w:hAnsi="Times New Roman" w:cs="Times New Roman"/>
          <w:sz w:val="24"/>
          <w:szCs w:val="24"/>
        </w:rPr>
        <w:t xml:space="preserve">     (fl.1414)</w:t>
      </w:r>
    </w:p>
    <w:p w14:paraId="444613B3" w14:textId="77777777" w:rsidR="0004463D" w:rsidRDefault="0004463D" w:rsidP="000446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6E9357" w14:textId="77777777" w:rsidR="0004463D" w:rsidRDefault="0004463D" w:rsidP="000446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175E39" w14:textId="77777777" w:rsidR="0004463D" w:rsidRDefault="0004463D" w:rsidP="000446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Aug.1414</w:t>
      </w:r>
      <w:r>
        <w:rPr>
          <w:rFonts w:ascii="Times New Roman" w:hAnsi="Times New Roman" w:cs="Times New Roman"/>
          <w:sz w:val="24"/>
          <w:szCs w:val="24"/>
        </w:rPr>
        <w:tab/>
        <w:t>He released all title and claim to a messuage and lands in Warley to Adamar</w:t>
      </w:r>
    </w:p>
    <w:p w14:paraId="7B86A6F1" w14:textId="77777777" w:rsidR="0004463D" w:rsidRDefault="0004463D" w:rsidP="000446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Walssh of Northfield, Worcestershire(q.v.), John Chattock of Castle </w:t>
      </w:r>
    </w:p>
    <w:p w14:paraId="77BF5D83" w14:textId="77777777" w:rsidR="0004463D" w:rsidRDefault="0004463D" w:rsidP="000446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Bromwich, Warwickshire(q.v.), John atte Somerlone of Castle Bromwich(q.v.),</w:t>
      </w:r>
    </w:p>
    <w:p w14:paraId="03737570" w14:textId="77777777" w:rsidR="0004463D" w:rsidRDefault="0004463D" w:rsidP="000446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Abell of Castle Bromwich(q.v.) and Thomas Cole of Fraunkley,</w:t>
      </w:r>
    </w:p>
    <w:p w14:paraId="7F6CED20" w14:textId="77777777" w:rsidR="0004463D" w:rsidRDefault="0004463D" w:rsidP="000446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Worcestershire(q.v.).    (P.R.O. ref. MS 3279/351322)</w:t>
      </w:r>
    </w:p>
    <w:p w14:paraId="10D1E19C" w14:textId="77777777" w:rsidR="0004463D" w:rsidRDefault="0004463D" w:rsidP="000446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C8D03F" w14:textId="77777777" w:rsidR="0004463D" w:rsidRDefault="0004463D" w:rsidP="000446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E9F207" w14:textId="77777777" w:rsidR="0004463D" w:rsidRDefault="0004463D" w:rsidP="000446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2019</w:t>
      </w:r>
    </w:p>
    <w:p w14:paraId="56E44AC7" w14:textId="77777777" w:rsidR="006B2F86" w:rsidRPr="00E71FC3" w:rsidRDefault="000446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54841" w14:textId="77777777" w:rsidR="0004463D" w:rsidRDefault="0004463D" w:rsidP="00E71FC3">
      <w:r>
        <w:separator/>
      </w:r>
    </w:p>
  </w:endnote>
  <w:endnote w:type="continuationSeparator" w:id="0">
    <w:p w14:paraId="4049A875" w14:textId="77777777" w:rsidR="0004463D" w:rsidRDefault="0004463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E3F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59D1F" w14:textId="77777777" w:rsidR="0004463D" w:rsidRDefault="0004463D" w:rsidP="00E71FC3">
      <w:r>
        <w:separator/>
      </w:r>
    </w:p>
  </w:footnote>
  <w:footnote w:type="continuationSeparator" w:id="0">
    <w:p w14:paraId="7410F9B3" w14:textId="77777777" w:rsidR="0004463D" w:rsidRDefault="0004463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63D"/>
    <w:rsid w:val="0004463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BEB4A"/>
  <w15:chartTrackingRefBased/>
  <w15:docId w15:val="{D406523E-541F-49A5-B39C-08CC2C29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463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2019-09-29T18:26:00Z</dcterms:created>
  <dcterms:modified xsi:type="dcterms:W3CDTF">2019-09-29T18:26:00Z</dcterms:modified>
</cp:coreProperties>
</file>